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CD8F8" w14:textId="77777777" w:rsidR="00AA0260" w:rsidRDefault="00AA0260" w:rsidP="00AA02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RYGBY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d.ca.1483)</w:t>
      </w:r>
    </w:p>
    <w:p w14:paraId="069C708C" w14:textId="77777777" w:rsidR="00AA0260" w:rsidRDefault="00AA0260" w:rsidP="00AA0260">
      <w:pPr>
        <w:pStyle w:val="NoSpacing"/>
        <w:rPr>
          <w:rFonts w:cs="Times New Roman"/>
          <w:szCs w:val="24"/>
        </w:rPr>
      </w:pPr>
    </w:p>
    <w:p w14:paraId="3A966527" w14:textId="77777777" w:rsidR="00AA0260" w:rsidRDefault="00AA0260" w:rsidP="00AA0260">
      <w:pPr>
        <w:pStyle w:val="NoSpacing"/>
        <w:rPr>
          <w:rFonts w:cs="Times New Roman"/>
          <w:szCs w:val="24"/>
        </w:rPr>
      </w:pPr>
    </w:p>
    <w:p w14:paraId="36B36F25" w14:textId="77777777" w:rsidR="00AA0260" w:rsidRDefault="00AA0260" w:rsidP="00AA02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died in or before this time.</w:t>
      </w:r>
    </w:p>
    <w:p w14:paraId="1CBBC073" w14:textId="77777777" w:rsidR="00AA0260" w:rsidRDefault="00AA0260" w:rsidP="00AA02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69D2C5BB" w14:textId="77777777" w:rsidR="00AA0260" w:rsidRDefault="00AA0260" w:rsidP="00AA0260">
      <w:pPr>
        <w:pStyle w:val="NoSpacing"/>
        <w:rPr>
          <w:rFonts w:cs="Times New Roman"/>
          <w:szCs w:val="24"/>
        </w:rPr>
      </w:pPr>
    </w:p>
    <w:p w14:paraId="55F87B7D" w14:textId="77777777" w:rsidR="00AA0260" w:rsidRDefault="00AA0260" w:rsidP="00AA0260">
      <w:pPr>
        <w:pStyle w:val="NoSpacing"/>
        <w:rPr>
          <w:rFonts w:cs="Times New Roman"/>
          <w:szCs w:val="24"/>
        </w:rPr>
      </w:pPr>
    </w:p>
    <w:p w14:paraId="38A63B1C" w14:textId="77777777" w:rsidR="00AA0260" w:rsidRDefault="00AA0260" w:rsidP="00AA02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Executors:   Robert Palmer(q.v.) and his wife, Agnes(q.v.).   (ibid.)</w:t>
      </w:r>
    </w:p>
    <w:p w14:paraId="5C366CB3" w14:textId="77777777" w:rsidR="00AA0260" w:rsidRDefault="00AA0260" w:rsidP="00AA0260">
      <w:pPr>
        <w:pStyle w:val="NoSpacing"/>
        <w:rPr>
          <w:rFonts w:cs="Times New Roman"/>
          <w:szCs w:val="24"/>
        </w:rPr>
      </w:pPr>
    </w:p>
    <w:p w14:paraId="2EF4EC77" w14:textId="77777777" w:rsidR="00AA0260" w:rsidRDefault="00AA0260" w:rsidP="00AA0260">
      <w:pPr>
        <w:pStyle w:val="NoSpacing"/>
        <w:rPr>
          <w:rFonts w:cs="Times New Roman"/>
          <w:szCs w:val="24"/>
        </w:rPr>
      </w:pPr>
    </w:p>
    <w:p w14:paraId="0520581E" w14:textId="77777777" w:rsidR="00AA0260" w:rsidRDefault="00AA0260" w:rsidP="00AA02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March 2024</w:t>
      </w:r>
    </w:p>
    <w:p w14:paraId="5F0707A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A214F" w14:textId="77777777" w:rsidR="00AA0260" w:rsidRDefault="00AA0260" w:rsidP="009139A6">
      <w:r>
        <w:separator/>
      </w:r>
    </w:p>
  </w:endnote>
  <w:endnote w:type="continuationSeparator" w:id="0">
    <w:p w14:paraId="5BC10B27" w14:textId="77777777" w:rsidR="00AA0260" w:rsidRDefault="00AA02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851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8451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EF9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5282B" w14:textId="77777777" w:rsidR="00AA0260" w:rsidRDefault="00AA0260" w:rsidP="009139A6">
      <w:r>
        <w:separator/>
      </w:r>
    </w:p>
  </w:footnote>
  <w:footnote w:type="continuationSeparator" w:id="0">
    <w:p w14:paraId="2F3C3317" w14:textId="77777777" w:rsidR="00AA0260" w:rsidRDefault="00AA02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06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837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82A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26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A0260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202F0"/>
  <w15:chartTrackingRefBased/>
  <w15:docId w15:val="{86323573-02B3-44CF-A3AE-E7F52FD9C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A02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2024-04-04T14:28:00Z</dcterms:created>
  <dcterms:modified xsi:type="dcterms:W3CDTF">2024-04-04T14:28:00Z</dcterms:modified>
</cp:coreProperties>
</file>